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0E0E">
        <w:rPr>
          <w:rFonts w:ascii="Times New Roman" w:hAnsi="Times New Roman" w:cs="Times New Roman"/>
          <w:sz w:val="24"/>
          <w:szCs w:val="24"/>
          <w:u w:val="single"/>
        </w:rPr>
        <w:t>John NOOLD</w:t>
      </w:r>
      <w:r w:rsidRPr="00870E0E">
        <w:rPr>
          <w:rFonts w:ascii="Times New Roman" w:hAnsi="Times New Roman" w:cs="Times New Roman"/>
          <w:sz w:val="24"/>
          <w:szCs w:val="24"/>
        </w:rPr>
        <w:t xml:space="preserve">      (d.1492-3)</w:t>
      </w: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0E0E">
        <w:rPr>
          <w:rFonts w:ascii="Times New Roman" w:hAnsi="Times New Roman" w:cs="Times New Roman"/>
          <w:sz w:val="24"/>
          <w:szCs w:val="24"/>
        </w:rPr>
        <w:t>of Folkestone.</w:t>
      </w: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0E0E">
        <w:rPr>
          <w:rFonts w:ascii="Times New Roman" w:hAnsi="Times New Roman" w:cs="Times New Roman"/>
          <w:sz w:val="24"/>
          <w:szCs w:val="24"/>
        </w:rPr>
        <w:t xml:space="preserve">         1492-3</w:t>
      </w:r>
      <w:r w:rsidRPr="00870E0E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(Plomer p.347)</w:t>
      </w: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E0E" w:rsidRPr="00870E0E" w:rsidRDefault="00870E0E" w:rsidP="00870E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70E0E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870E0E" w:rsidRDefault="00870E0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70E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E0E" w:rsidRDefault="00870E0E" w:rsidP="00E71FC3">
      <w:pPr>
        <w:spacing w:after="0" w:line="240" w:lineRule="auto"/>
      </w:pPr>
      <w:r>
        <w:separator/>
      </w:r>
    </w:p>
  </w:endnote>
  <w:endnote w:type="continuationSeparator" w:id="0">
    <w:p w:rsidR="00870E0E" w:rsidRDefault="00870E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E0E" w:rsidRDefault="00870E0E" w:rsidP="00E71FC3">
      <w:pPr>
        <w:spacing w:after="0" w:line="240" w:lineRule="auto"/>
      </w:pPr>
      <w:r>
        <w:separator/>
      </w:r>
    </w:p>
  </w:footnote>
  <w:footnote w:type="continuationSeparator" w:id="0">
    <w:p w:rsidR="00870E0E" w:rsidRDefault="00870E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E0E"/>
    <w:rsid w:val="00870E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08BF6"/>
  <w15:chartTrackingRefBased/>
  <w15:docId w15:val="{7D26AAD7-D3A0-41DF-9978-84AF149F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2016-04-11T21:22:00Z</dcterms:created>
  <dcterms:modified xsi:type="dcterms:W3CDTF">2016-04-11T21:23:00Z</dcterms:modified>
</cp:coreProperties>
</file>